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909" w:rsidRDefault="00B36909" w:rsidP="00B369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KEELL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36909" w:rsidRDefault="00B36909" w:rsidP="00B369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Burgate</w:t>
      </w:r>
      <w:proofErr w:type="spellEnd"/>
      <w:r>
        <w:rPr>
          <w:rFonts w:ascii="Times New Roman" w:hAnsi="Times New Roman" w:cs="Times New Roman"/>
        </w:rPr>
        <w:t>, Suffolk. Chaplain.</w:t>
      </w:r>
    </w:p>
    <w:p w:rsidR="00B36909" w:rsidRDefault="00B36909" w:rsidP="00B36909">
      <w:pPr>
        <w:rPr>
          <w:rFonts w:ascii="Times New Roman" w:hAnsi="Times New Roman" w:cs="Times New Roman"/>
        </w:rPr>
      </w:pPr>
    </w:p>
    <w:p w:rsidR="00B36909" w:rsidRDefault="00B36909" w:rsidP="00B36909">
      <w:pPr>
        <w:rPr>
          <w:rFonts w:ascii="Times New Roman" w:hAnsi="Times New Roman" w:cs="Times New Roman"/>
        </w:rPr>
      </w:pPr>
    </w:p>
    <w:p w:rsidR="00B36909" w:rsidRDefault="00B36909" w:rsidP="00B369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Martyn(q.v.) brought a plaint of debt against him and 11 other men also</w:t>
      </w:r>
    </w:p>
    <w:p w:rsidR="00B36909" w:rsidRDefault="00B36909" w:rsidP="00B369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from Suffolk.</w:t>
      </w:r>
    </w:p>
    <w:p w:rsidR="00B36909" w:rsidRDefault="00B36909" w:rsidP="00B369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B36909" w:rsidRDefault="00B36909" w:rsidP="00B36909">
      <w:pPr>
        <w:rPr>
          <w:rFonts w:ascii="Times New Roman" w:hAnsi="Times New Roman" w:cs="Times New Roman"/>
        </w:rPr>
      </w:pPr>
    </w:p>
    <w:p w:rsidR="00B36909" w:rsidRDefault="00B36909" w:rsidP="00B36909">
      <w:pPr>
        <w:rPr>
          <w:rFonts w:ascii="Times New Roman" w:hAnsi="Times New Roman" w:cs="Times New Roman"/>
        </w:rPr>
      </w:pPr>
    </w:p>
    <w:p w:rsidR="00B36909" w:rsidRDefault="00B36909" w:rsidP="00B369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2018</w:t>
      </w:r>
    </w:p>
    <w:p w:rsidR="006B2F86" w:rsidRPr="00E71FC3" w:rsidRDefault="00B369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909" w:rsidRDefault="00B36909" w:rsidP="00E71FC3">
      <w:r>
        <w:separator/>
      </w:r>
    </w:p>
  </w:endnote>
  <w:endnote w:type="continuationSeparator" w:id="0">
    <w:p w:rsidR="00B36909" w:rsidRDefault="00B3690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909" w:rsidRDefault="00B36909" w:rsidP="00E71FC3">
      <w:r>
        <w:separator/>
      </w:r>
    </w:p>
  </w:footnote>
  <w:footnote w:type="continuationSeparator" w:id="0">
    <w:p w:rsidR="00B36909" w:rsidRDefault="00B3690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09"/>
    <w:rsid w:val="001A7C09"/>
    <w:rsid w:val="00577BD5"/>
    <w:rsid w:val="00656CBA"/>
    <w:rsid w:val="006A1F77"/>
    <w:rsid w:val="00733BE7"/>
    <w:rsid w:val="00AB52E8"/>
    <w:rsid w:val="00B16D3F"/>
    <w:rsid w:val="00B3690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C1C548-A558-4EE7-B84D-5ABD9757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0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2018-04-17T19:21:00Z</dcterms:created>
  <dcterms:modified xsi:type="dcterms:W3CDTF">2018-04-17T19:21:00Z</dcterms:modified>
</cp:coreProperties>
</file>